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21F" w:rsidRPr="00C672C1" w:rsidRDefault="0029021F" w:rsidP="00C0520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C672C1">
        <w:rPr>
          <w:rFonts w:ascii="Times New Roman" w:hAnsi="Times New Roman" w:cs="Times New Roman"/>
          <w:b/>
          <w:bCs/>
          <w:sz w:val="28"/>
          <w:szCs w:val="28"/>
          <w:lang w:val="uk-UA"/>
        </w:rPr>
        <w:t>Всеукраїнська олімпіада з української мови та літератури</w:t>
      </w:r>
    </w:p>
    <w:p w:rsidR="0029021F" w:rsidRPr="00C672C1" w:rsidRDefault="0029021F" w:rsidP="00C0520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C672C1">
        <w:rPr>
          <w:rFonts w:ascii="Times New Roman" w:hAnsi="Times New Roman" w:cs="Times New Roman"/>
          <w:b/>
          <w:bCs/>
          <w:sz w:val="28"/>
          <w:szCs w:val="28"/>
          <w:lang w:val="uk-UA"/>
        </w:rPr>
        <w:t>2013/2014 н.р.</w:t>
      </w:r>
    </w:p>
    <w:p w:rsidR="0029021F" w:rsidRPr="00C672C1" w:rsidRDefault="0029021F" w:rsidP="00C0520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C672C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ІІ етап </w:t>
      </w:r>
    </w:p>
    <w:p w:rsidR="0029021F" w:rsidRPr="00C672C1" w:rsidRDefault="0029021F" w:rsidP="00C0520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C672C1">
        <w:rPr>
          <w:rFonts w:ascii="Times New Roman" w:hAnsi="Times New Roman" w:cs="Times New Roman"/>
          <w:b/>
          <w:bCs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0</w:t>
      </w:r>
      <w:r w:rsidRPr="00C672C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клас</w:t>
      </w:r>
    </w:p>
    <w:p w:rsidR="0029021F" w:rsidRPr="00887B7D" w:rsidRDefault="0029021F" w:rsidP="00C0520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672C1">
        <w:rPr>
          <w:rFonts w:ascii="Times New Roman" w:hAnsi="Times New Roman" w:cs="Times New Roman"/>
          <w:b/>
          <w:bCs/>
          <w:sz w:val="28"/>
          <w:szCs w:val="28"/>
          <w:lang w:val="uk-UA"/>
        </w:rPr>
        <w:t>Українська мова</w:t>
      </w:r>
    </w:p>
    <w:p w:rsidR="0029021F" w:rsidRPr="00887B7D" w:rsidRDefault="0029021F" w:rsidP="00C0520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Варіант ІІІ</w:t>
      </w:r>
    </w:p>
    <w:p w:rsidR="0029021F" w:rsidRPr="00916D01" w:rsidRDefault="0029021F" w:rsidP="00C0520A">
      <w:pPr>
        <w:pStyle w:val="BodyTextIndent"/>
        <w:numPr>
          <w:ilvl w:val="0"/>
          <w:numId w:val="1"/>
        </w:numPr>
        <w:spacing w:after="0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16D01">
        <w:rPr>
          <w:rFonts w:ascii="Times New Roman" w:hAnsi="Times New Roman" w:cs="Times New Roman"/>
          <w:b/>
          <w:bCs/>
          <w:sz w:val="28"/>
          <w:szCs w:val="28"/>
          <w:lang w:val="uk-UA"/>
        </w:rPr>
        <w:t>Завдання з відкритою відповіддю</w:t>
      </w:r>
    </w:p>
    <w:p w:rsidR="0029021F" w:rsidRPr="00980359" w:rsidRDefault="0029021F" w:rsidP="00C0520A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16D0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І. </w:t>
      </w:r>
      <w:r w:rsidRPr="00980359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Доберіть нормативні відповідники до </w:t>
      </w:r>
      <w:r w:rsidRPr="00092277">
        <w:rPr>
          <w:rFonts w:ascii="Times New Roman" w:hAnsi="Times New Roman" w:cs="Times New Roman"/>
          <w:b/>
          <w:bCs/>
          <w:sz w:val="28"/>
          <w:szCs w:val="28"/>
        </w:rPr>
        <w:t>калькованих слів і словосполучень</w:t>
      </w:r>
      <w:r w:rsidRPr="00980359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</w:p>
    <w:p w:rsidR="0029021F" w:rsidRPr="00916D01" w:rsidRDefault="0029021F" w:rsidP="00C0520A">
      <w:pPr>
        <w:spacing w:after="0"/>
        <w:ind w:firstLine="6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D6D40">
        <w:rPr>
          <w:rFonts w:ascii="Times New Roman" w:hAnsi="Times New Roman" w:cs="Times New Roman"/>
          <w:sz w:val="28"/>
          <w:szCs w:val="28"/>
          <w:lang w:val="uk-UA"/>
        </w:rPr>
        <w:t>Піти за хлібом</w:t>
      </w:r>
      <w:r w:rsidRPr="00916D01"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Pr="007D6D40">
        <w:rPr>
          <w:rFonts w:ascii="Times New Roman" w:hAnsi="Times New Roman" w:cs="Times New Roman"/>
          <w:sz w:val="28"/>
          <w:szCs w:val="28"/>
          <w:lang w:val="uk-UA"/>
        </w:rPr>
        <w:t>ізнаватися в коханні</w:t>
      </w:r>
      <w:r w:rsidRPr="00916D01"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  <w:r>
        <w:rPr>
          <w:rFonts w:ascii="Times New Roman" w:hAnsi="Times New Roman" w:cs="Times New Roman"/>
          <w:sz w:val="28"/>
          <w:szCs w:val="28"/>
          <w:lang w:val="uk-UA"/>
        </w:rPr>
        <w:t>с</w:t>
      </w:r>
      <w:r w:rsidRPr="007D6D40">
        <w:rPr>
          <w:rFonts w:ascii="Times New Roman" w:hAnsi="Times New Roman" w:cs="Times New Roman"/>
          <w:sz w:val="28"/>
          <w:szCs w:val="28"/>
          <w:lang w:val="uk-UA"/>
        </w:rPr>
        <w:t>тарий друг</w:t>
      </w:r>
      <w:r w:rsidRPr="00916D01"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7D6D40">
        <w:rPr>
          <w:rFonts w:ascii="Times New Roman" w:hAnsi="Times New Roman" w:cs="Times New Roman"/>
          <w:sz w:val="28"/>
          <w:szCs w:val="28"/>
          <w:lang w:val="uk-UA"/>
        </w:rPr>
        <w:t>одії співпали у часі</w:t>
      </w:r>
      <w:r w:rsidRPr="00916D0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9021F" w:rsidRPr="00980359" w:rsidRDefault="0029021F" w:rsidP="00C0520A">
      <w:pPr>
        <w:tabs>
          <w:tab w:val="num" w:pos="786"/>
        </w:tabs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80359">
        <w:rPr>
          <w:rFonts w:ascii="Times New Roman" w:hAnsi="Times New Roman" w:cs="Times New Roman"/>
          <w:b/>
          <w:bCs/>
          <w:sz w:val="28"/>
          <w:szCs w:val="28"/>
          <w:lang w:val="uk-UA"/>
        </w:rPr>
        <w:t>4б.</w:t>
      </w:r>
    </w:p>
    <w:p w:rsidR="0029021F" w:rsidRPr="00916D01" w:rsidRDefault="0029021F" w:rsidP="00C0520A">
      <w:pPr>
        <w:tabs>
          <w:tab w:val="left" w:pos="708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І</w:t>
      </w:r>
      <w:r w:rsidRPr="00916D01">
        <w:rPr>
          <w:rFonts w:ascii="Times New Roman" w:hAnsi="Times New Roman" w:cs="Times New Roman"/>
          <w:b/>
          <w:bCs/>
          <w:sz w:val="28"/>
          <w:szCs w:val="28"/>
          <w:lang w:val="uk-UA"/>
        </w:rPr>
        <w:t>. Запишіть речення, розставте розділові знаки, побудуйте його структурну схему, зробіть синтаксичний розбір (підкресліть головні й другорядні члени речення, визначте та охарактеризуйте названий вид складного речення). Надпишіть над кожним словом, якою частиною мови воно є. Виконайте морфологічний і морфемний аналізи виділеного слова.</w:t>
      </w:r>
    </w:p>
    <w:p w:rsidR="0029021F" w:rsidRDefault="0029021F" w:rsidP="00C0520A">
      <w:pPr>
        <w:spacing w:after="0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00324D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Де громи гриміли смертю </w:t>
      </w:r>
      <w:r w:rsidRPr="001E3ED5">
        <w:rPr>
          <w:rFonts w:ascii="Times New Roman" w:hAnsi="Times New Roman" w:cs="Times New Roman"/>
          <w:b/>
          <w:bCs/>
          <w:sz w:val="28"/>
          <w:szCs w:val="28"/>
          <w:lang w:val="uk-UA"/>
        </w:rPr>
        <w:t>огняною</w:t>
      </w:r>
      <w:r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 зливи прошуміли сивою стіною (А.Малишко)</w:t>
      </w:r>
      <w:bookmarkStart w:id="0" w:name="_GoBack"/>
      <w:bookmarkEnd w:id="0"/>
      <w:r>
        <w:rPr>
          <w:rFonts w:ascii="Times New Roman" w:hAnsi="Times New Roman" w:cs="Times New Roman"/>
          <w:i/>
          <w:iCs/>
          <w:sz w:val="28"/>
          <w:szCs w:val="28"/>
          <w:lang w:val="uk-UA"/>
        </w:rPr>
        <w:t>.</w:t>
      </w:r>
    </w:p>
    <w:p w:rsidR="0029021F" w:rsidRDefault="0029021F" w:rsidP="00C0520A">
      <w:pPr>
        <w:spacing w:after="0"/>
        <w:jc w:val="right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7D6D4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12б.</w:t>
      </w:r>
    </w:p>
    <w:p w:rsidR="0029021F" w:rsidRPr="003A4A21" w:rsidRDefault="0029021F" w:rsidP="00C0520A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</w:pPr>
      <w:r w:rsidRPr="003A4A21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Максимальна кіл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ь</w:t>
      </w:r>
      <w:r w:rsidRPr="003A4A21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кість балів за завдання відкритої форми – 16</w:t>
      </w:r>
    </w:p>
    <w:p w:rsidR="0029021F" w:rsidRPr="003A4A21" w:rsidRDefault="0029021F" w:rsidP="00C0520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3A4A21">
        <w:rPr>
          <w:rFonts w:ascii="Times New Roman" w:hAnsi="Times New Roman" w:cs="Times New Roman"/>
          <w:b/>
          <w:bCs/>
          <w:sz w:val="28"/>
          <w:szCs w:val="28"/>
          <w:lang w:val="uk-UA"/>
        </w:rPr>
        <w:t>Українська література</w:t>
      </w:r>
    </w:p>
    <w:p w:rsidR="0029021F" w:rsidRPr="003A4A21" w:rsidRDefault="0029021F" w:rsidP="00C0520A">
      <w:pPr>
        <w:pStyle w:val="ListParagraph"/>
        <w:numPr>
          <w:ilvl w:val="0"/>
          <w:numId w:val="2"/>
        </w:numPr>
        <w:spacing w:after="0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3A4A21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  <w:t>Завдання з відкритою відповіддю</w:t>
      </w:r>
    </w:p>
    <w:p w:rsidR="0029021F" w:rsidRPr="003A4A21" w:rsidRDefault="0029021F" w:rsidP="00C0520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I</w:t>
      </w:r>
      <w:r w:rsidRPr="003A4A21">
        <w:rPr>
          <w:rFonts w:ascii="Times New Roman" w:hAnsi="Times New Roman" w:cs="Times New Roman"/>
          <w:b/>
          <w:bCs/>
          <w:sz w:val="28"/>
          <w:szCs w:val="28"/>
          <w:lang w:val="uk-UA"/>
        </w:rPr>
        <w:t>. Напишіть твір-роздум (обсяг – 1-1,5 стор.) на одну із запропонованих тем</w:t>
      </w:r>
    </w:p>
    <w:p w:rsidR="0029021F" w:rsidRPr="003A4A21" w:rsidRDefault="0029021F" w:rsidP="00C0520A">
      <w:pPr>
        <w:spacing w:after="0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3A4A21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1. </w:t>
      </w:r>
      <w:r w:rsidRPr="007D6D40">
        <w:rPr>
          <w:rFonts w:ascii="Times New Roman" w:hAnsi="Times New Roman" w:cs="Times New Roman"/>
          <w:i/>
          <w:iCs/>
          <w:sz w:val="28"/>
          <w:szCs w:val="28"/>
          <w:lang w:val="uk-UA"/>
        </w:rPr>
        <w:t>Роздуми про справжні людські чесноти (за романом Панаса Мирного «Хіба ревуть воли, як ясла повні?»)</w:t>
      </w:r>
      <w:r>
        <w:rPr>
          <w:rFonts w:ascii="Times New Roman" w:hAnsi="Times New Roman" w:cs="Times New Roman"/>
          <w:i/>
          <w:iCs/>
          <w:sz w:val="28"/>
          <w:szCs w:val="28"/>
          <w:lang w:val="uk-UA"/>
        </w:rPr>
        <w:t>.</w:t>
      </w:r>
    </w:p>
    <w:p w:rsidR="0029021F" w:rsidRPr="003A4A21" w:rsidRDefault="0029021F" w:rsidP="00C0520A">
      <w:pPr>
        <w:spacing w:after="0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3A4A21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2. </w:t>
      </w:r>
      <w:r w:rsidRPr="007D6D40">
        <w:rPr>
          <w:rFonts w:ascii="Times New Roman" w:hAnsi="Times New Roman" w:cs="Times New Roman"/>
          <w:i/>
          <w:iCs/>
          <w:sz w:val="28"/>
          <w:szCs w:val="28"/>
          <w:lang w:val="uk-UA"/>
        </w:rPr>
        <w:t>Осуд бездуховності й егоїзму в повісті «Кайдашева сім'я» І. Нечуя-Левицького</w:t>
      </w:r>
      <w:r w:rsidRPr="003A4A21">
        <w:rPr>
          <w:rFonts w:ascii="Times New Roman" w:hAnsi="Times New Roman" w:cs="Times New Roman"/>
          <w:i/>
          <w:iCs/>
          <w:sz w:val="28"/>
          <w:szCs w:val="28"/>
          <w:lang w:val="uk-UA"/>
        </w:rPr>
        <w:t>.</w:t>
      </w:r>
    </w:p>
    <w:p w:rsidR="0029021F" w:rsidRPr="00D15DD3" w:rsidRDefault="0029021F" w:rsidP="00C0520A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3A4A21">
        <w:rPr>
          <w:rFonts w:ascii="Times New Roman" w:hAnsi="Times New Roman" w:cs="Times New Roman"/>
          <w:b/>
          <w:bCs/>
          <w:sz w:val="28"/>
          <w:szCs w:val="28"/>
          <w:lang w:val="uk-UA"/>
        </w:rPr>
        <w:t>12 б.</w:t>
      </w:r>
    </w:p>
    <w:p w:rsidR="0029021F" w:rsidRDefault="0029021F" w:rsidP="00C0520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І</w:t>
      </w:r>
      <w:r w:rsidRPr="003A4A21">
        <w:rPr>
          <w:rFonts w:ascii="Times New Roman" w:hAnsi="Times New Roman" w:cs="Times New Roman"/>
          <w:b/>
          <w:bCs/>
          <w:sz w:val="28"/>
          <w:szCs w:val="28"/>
          <w:lang w:val="uk-UA"/>
        </w:rPr>
        <w:t>І. Проаналізуйте поезію за такою схемою (тема та ідея; жанрові особливості; поетичні образи, картини; особливості віршування (рима, римування, віршовий розмір); строфічна будова; особливості лексики, тропи, поетичні фігури, фонічні засоби та їх роль у розкритті авторського задуму).</w:t>
      </w:r>
    </w:p>
    <w:p w:rsidR="0029021F" w:rsidRPr="007D6D40" w:rsidRDefault="0029021F" w:rsidP="00C0520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7D6D40">
        <w:rPr>
          <w:rFonts w:ascii="Times New Roman" w:hAnsi="Times New Roman" w:cs="Times New Roman"/>
          <w:b/>
          <w:bCs/>
          <w:sz w:val="28"/>
          <w:szCs w:val="28"/>
          <w:lang w:val="uk-UA"/>
        </w:rPr>
        <w:t>Не треба думати мізерно...</w:t>
      </w:r>
    </w:p>
    <w:p w:rsidR="0029021F" w:rsidRPr="007D6D40" w:rsidRDefault="0029021F" w:rsidP="00C0520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7D6D40">
        <w:rPr>
          <w:rFonts w:ascii="Times New Roman" w:hAnsi="Times New Roman" w:cs="Times New Roman"/>
          <w:i/>
          <w:iCs/>
          <w:sz w:val="28"/>
          <w:szCs w:val="28"/>
          <w:lang w:val="uk-UA"/>
        </w:rPr>
        <w:t>Не треба думати мізерно...</w:t>
      </w:r>
    </w:p>
    <w:p w:rsidR="0029021F" w:rsidRPr="007D6D40" w:rsidRDefault="0029021F" w:rsidP="00C0520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7D6D40">
        <w:rPr>
          <w:rFonts w:ascii="Times New Roman" w:hAnsi="Times New Roman" w:cs="Times New Roman"/>
          <w:i/>
          <w:iCs/>
          <w:sz w:val="28"/>
          <w:szCs w:val="28"/>
          <w:lang w:val="uk-UA"/>
        </w:rPr>
        <w:t>Безсмертя є ще де-не-де...</w:t>
      </w:r>
    </w:p>
    <w:p w:rsidR="0029021F" w:rsidRPr="007D6D40" w:rsidRDefault="0029021F" w:rsidP="00C0520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7D6D40">
        <w:rPr>
          <w:rFonts w:ascii="Times New Roman" w:hAnsi="Times New Roman" w:cs="Times New Roman"/>
          <w:i/>
          <w:iCs/>
          <w:sz w:val="28"/>
          <w:szCs w:val="28"/>
          <w:lang w:val="uk-UA"/>
        </w:rPr>
        <w:t>Хтось перевіяний, як зерно,</w:t>
      </w:r>
    </w:p>
    <w:p w:rsidR="0029021F" w:rsidRPr="007D6D40" w:rsidRDefault="0029021F" w:rsidP="00C0520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7D6D40">
        <w:rPr>
          <w:rFonts w:ascii="Times New Roman" w:hAnsi="Times New Roman" w:cs="Times New Roman"/>
          <w:i/>
          <w:iCs/>
          <w:sz w:val="28"/>
          <w:szCs w:val="28"/>
          <w:lang w:val="uk-UA"/>
        </w:rPr>
        <w:t>У ґрунт поезії впаде.</w:t>
      </w:r>
    </w:p>
    <w:p w:rsidR="0029021F" w:rsidRPr="007D6D40" w:rsidRDefault="0029021F" w:rsidP="00C0520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7D6D40">
        <w:rPr>
          <w:rFonts w:ascii="Times New Roman" w:hAnsi="Times New Roman" w:cs="Times New Roman"/>
          <w:i/>
          <w:iCs/>
          <w:sz w:val="28"/>
          <w:szCs w:val="28"/>
          <w:lang w:val="uk-UA"/>
        </w:rPr>
        <w:t>Митцю не треба нагород,</w:t>
      </w:r>
    </w:p>
    <w:p w:rsidR="0029021F" w:rsidRPr="007D6D40" w:rsidRDefault="0029021F" w:rsidP="00C0520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7D6D40">
        <w:rPr>
          <w:rFonts w:ascii="Times New Roman" w:hAnsi="Times New Roman" w:cs="Times New Roman"/>
          <w:i/>
          <w:iCs/>
          <w:sz w:val="28"/>
          <w:szCs w:val="28"/>
          <w:lang w:val="uk-UA"/>
        </w:rPr>
        <w:t>Його судьба нагородила,</w:t>
      </w:r>
    </w:p>
    <w:p w:rsidR="0029021F" w:rsidRPr="007D6D40" w:rsidRDefault="0029021F" w:rsidP="00C0520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7D6D40">
        <w:rPr>
          <w:rFonts w:ascii="Times New Roman" w:hAnsi="Times New Roman" w:cs="Times New Roman"/>
          <w:i/>
          <w:iCs/>
          <w:sz w:val="28"/>
          <w:szCs w:val="28"/>
          <w:lang w:val="uk-UA"/>
        </w:rPr>
        <w:t>Коли в людини є народ,</w:t>
      </w:r>
    </w:p>
    <w:p w:rsidR="0029021F" w:rsidRDefault="0029021F" w:rsidP="00C0520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7D6D40">
        <w:rPr>
          <w:rFonts w:ascii="Times New Roman" w:hAnsi="Times New Roman" w:cs="Times New Roman"/>
          <w:i/>
          <w:iCs/>
          <w:sz w:val="28"/>
          <w:szCs w:val="28"/>
          <w:lang w:val="uk-UA"/>
        </w:rPr>
        <w:t>Тоді вона уже людина.</w:t>
      </w:r>
      <w:r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 </w:t>
      </w:r>
    </w:p>
    <w:p w:rsidR="0029021F" w:rsidRPr="00887B7D" w:rsidRDefault="0029021F" w:rsidP="00C0520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87B7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Ліна Костенко</w:t>
      </w:r>
    </w:p>
    <w:p w:rsidR="0029021F" w:rsidRPr="003A4A21" w:rsidRDefault="0029021F" w:rsidP="00C0520A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3A4A21">
        <w:rPr>
          <w:rFonts w:ascii="Times New Roman" w:hAnsi="Times New Roman" w:cs="Times New Roman"/>
          <w:b/>
          <w:bCs/>
          <w:sz w:val="28"/>
          <w:szCs w:val="28"/>
          <w:lang w:val="uk-UA"/>
        </w:rPr>
        <w:t>12 б.</w:t>
      </w:r>
    </w:p>
    <w:p w:rsidR="0029021F" w:rsidRDefault="0029021F" w:rsidP="00C0520A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</w:pPr>
      <w:r w:rsidRPr="003A4A21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Максимальна кіл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ь</w:t>
      </w:r>
      <w:r w:rsidRPr="003A4A21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кість балів за завдання відкритої форми –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24  </w:t>
      </w:r>
    </w:p>
    <w:p w:rsidR="0029021F" w:rsidRDefault="0029021F" w:rsidP="00C0520A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</w:pPr>
    </w:p>
    <w:p w:rsidR="0029021F" w:rsidRPr="00C672C1" w:rsidRDefault="0029021F" w:rsidP="00FB251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C672C1">
        <w:rPr>
          <w:rFonts w:ascii="Times New Roman" w:hAnsi="Times New Roman" w:cs="Times New Roman"/>
          <w:b/>
          <w:bCs/>
          <w:sz w:val="28"/>
          <w:szCs w:val="28"/>
          <w:lang w:val="uk-UA"/>
        </w:rPr>
        <w:t>Всеукраїнська олімпіада з української мови та літератури</w:t>
      </w:r>
    </w:p>
    <w:p w:rsidR="0029021F" w:rsidRPr="00C672C1" w:rsidRDefault="0029021F" w:rsidP="00FB251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C672C1">
        <w:rPr>
          <w:rFonts w:ascii="Times New Roman" w:hAnsi="Times New Roman" w:cs="Times New Roman"/>
          <w:b/>
          <w:bCs/>
          <w:sz w:val="28"/>
          <w:szCs w:val="28"/>
          <w:lang w:val="uk-UA"/>
        </w:rPr>
        <w:t>2013/2014 н.р.</w:t>
      </w:r>
    </w:p>
    <w:p w:rsidR="0029021F" w:rsidRPr="00C672C1" w:rsidRDefault="0029021F" w:rsidP="00FB251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C672C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ІІ етап </w:t>
      </w:r>
    </w:p>
    <w:p w:rsidR="0029021F" w:rsidRPr="00C672C1" w:rsidRDefault="0029021F" w:rsidP="00FB251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C672C1">
        <w:rPr>
          <w:rFonts w:ascii="Times New Roman" w:hAnsi="Times New Roman" w:cs="Times New Roman"/>
          <w:b/>
          <w:bCs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0</w:t>
      </w:r>
      <w:r w:rsidRPr="00C672C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клас</w:t>
      </w:r>
    </w:p>
    <w:p w:rsidR="0029021F" w:rsidRPr="00887B7D" w:rsidRDefault="0029021F" w:rsidP="00FB251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672C1">
        <w:rPr>
          <w:rFonts w:ascii="Times New Roman" w:hAnsi="Times New Roman" w:cs="Times New Roman"/>
          <w:b/>
          <w:bCs/>
          <w:sz w:val="28"/>
          <w:szCs w:val="28"/>
          <w:lang w:val="uk-UA"/>
        </w:rPr>
        <w:t>Українська мова</w:t>
      </w:r>
    </w:p>
    <w:p w:rsidR="0029021F" w:rsidRPr="00887B7D" w:rsidRDefault="0029021F" w:rsidP="00FB251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Варіант ІІІ</w:t>
      </w:r>
    </w:p>
    <w:p w:rsidR="0029021F" w:rsidRPr="00916D01" w:rsidRDefault="0029021F" w:rsidP="00FB2515">
      <w:pPr>
        <w:pStyle w:val="BodyTextIndent"/>
        <w:numPr>
          <w:ilvl w:val="0"/>
          <w:numId w:val="1"/>
        </w:numPr>
        <w:spacing w:after="0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16D01">
        <w:rPr>
          <w:rFonts w:ascii="Times New Roman" w:hAnsi="Times New Roman" w:cs="Times New Roman"/>
          <w:b/>
          <w:bCs/>
          <w:sz w:val="28"/>
          <w:szCs w:val="28"/>
          <w:lang w:val="uk-UA"/>
        </w:rPr>
        <w:t>Завдання з відкритою відповіддю</w:t>
      </w:r>
    </w:p>
    <w:p w:rsidR="0029021F" w:rsidRPr="00980359" w:rsidRDefault="0029021F" w:rsidP="00FB2515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16D0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І. </w:t>
      </w:r>
      <w:r w:rsidRPr="00980359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Доберіть нормативні відповідники до </w:t>
      </w:r>
      <w:r w:rsidRPr="00092277">
        <w:rPr>
          <w:rFonts w:ascii="Times New Roman" w:hAnsi="Times New Roman" w:cs="Times New Roman"/>
          <w:b/>
          <w:bCs/>
          <w:sz w:val="28"/>
          <w:szCs w:val="28"/>
        </w:rPr>
        <w:t>калькованих слів і словосполучень</w:t>
      </w:r>
      <w:r w:rsidRPr="00980359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</w:p>
    <w:p w:rsidR="0029021F" w:rsidRPr="00916D01" w:rsidRDefault="0029021F" w:rsidP="00FB2515">
      <w:pPr>
        <w:spacing w:after="0"/>
        <w:ind w:firstLine="6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D6D40">
        <w:rPr>
          <w:rFonts w:ascii="Times New Roman" w:hAnsi="Times New Roman" w:cs="Times New Roman"/>
          <w:sz w:val="28"/>
          <w:szCs w:val="28"/>
          <w:lang w:val="uk-UA"/>
        </w:rPr>
        <w:t>Піти за хлібом</w:t>
      </w:r>
      <w:r w:rsidRPr="00916D01"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Pr="007D6D40">
        <w:rPr>
          <w:rFonts w:ascii="Times New Roman" w:hAnsi="Times New Roman" w:cs="Times New Roman"/>
          <w:sz w:val="28"/>
          <w:szCs w:val="28"/>
          <w:lang w:val="uk-UA"/>
        </w:rPr>
        <w:t>ізнаватися в коханні</w:t>
      </w:r>
      <w:r w:rsidRPr="00916D01"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  <w:r>
        <w:rPr>
          <w:rFonts w:ascii="Times New Roman" w:hAnsi="Times New Roman" w:cs="Times New Roman"/>
          <w:sz w:val="28"/>
          <w:szCs w:val="28"/>
          <w:lang w:val="uk-UA"/>
        </w:rPr>
        <w:t>с</w:t>
      </w:r>
      <w:r w:rsidRPr="007D6D40">
        <w:rPr>
          <w:rFonts w:ascii="Times New Roman" w:hAnsi="Times New Roman" w:cs="Times New Roman"/>
          <w:sz w:val="28"/>
          <w:szCs w:val="28"/>
          <w:lang w:val="uk-UA"/>
        </w:rPr>
        <w:t>тарий друг</w:t>
      </w:r>
      <w:r w:rsidRPr="00916D01"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7D6D40">
        <w:rPr>
          <w:rFonts w:ascii="Times New Roman" w:hAnsi="Times New Roman" w:cs="Times New Roman"/>
          <w:sz w:val="28"/>
          <w:szCs w:val="28"/>
          <w:lang w:val="uk-UA"/>
        </w:rPr>
        <w:t>одії співпали у часі</w:t>
      </w:r>
      <w:r w:rsidRPr="00916D0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9021F" w:rsidRPr="00980359" w:rsidRDefault="0029021F" w:rsidP="00FB2515">
      <w:pPr>
        <w:tabs>
          <w:tab w:val="num" w:pos="786"/>
        </w:tabs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80359">
        <w:rPr>
          <w:rFonts w:ascii="Times New Roman" w:hAnsi="Times New Roman" w:cs="Times New Roman"/>
          <w:b/>
          <w:bCs/>
          <w:sz w:val="28"/>
          <w:szCs w:val="28"/>
          <w:lang w:val="uk-UA"/>
        </w:rPr>
        <w:t>4б.</w:t>
      </w:r>
    </w:p>
    <w:p w:rsidR="0029021F" w:rsidRPr="00916D01" w:rsidRDefault="0029021F" w:rsidP="00FB2515">
      <w:pPr>
        <w:tabs>
          <w:tab w:val="left" w:pos="708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І</w:t>
      </w:r>
      <w:r w:rsidRPr="00916D01">
        <w:rPr>
          <w:rFonts w:ascii="Times New Roman" w:hAnsi="Times New Roman" w:cs="Times New Roman"/>
          <w:b/>
          <w:bCs/>
          <w:sz w:val="28"/>
          <w:szCs w:val="28"/>
          <w:lang w:val="uk-UA"/>
        </w:rPr>
        <w:t>. Запишіть речення, розставте розділові знаки, побудуйте його структурну схему, зробіть синтаксичний розбір (підкресліть головні й другорядні члени речення, визначте та охарактеризуйте названий вид складного речення). Надпишіть над кожним словом, якою частиною мови воно є. Виконайте морфологічний і морфемний аналізи виділеного слова.</w:t>
      </w:r>
    </w:p>
    <w:p w:rsidR="0029021F" w:rsidRDefault="0029021F" w:rsidP="00FB2515">
      <w:pPr>
        <w:spacing w:after="0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00324D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Де громи гриміли смертю </w:t>
      </w:r>
      <w:r w:rsidRPr="001E3ED5">
        <w:rPr>
          <w:rFonts w:ascii="Times New Roman" w:hAnsi="Times New Roman" w:cs="Times New Roman"/>
          <w:b/>
          <w:bCs/>
          <w:sz w:val="28"/>
          <w:szCs w:val="28"/>
          <w:lang w:val="uk-UA"/>
        </w:rPr>
        <w:t>огняною</w:t>
      </w:r>
      <w:r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 зливи прошуміли сивою стіною (А.Малишко).</w:t>
      </w:r>
    </w:p>
    <w:p w:rsidR="0029021F" w:rsidRDefault="0029021F" w:rsidP="00FB2515">
      <w:pPr>
        <w:spacing w:after="0"/>
        <w:jc w:val="right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7D6D4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12б.</w:t>
      </w:r>
    </w:p>
    <w:p w:rsidR="0029021F" w:rsidRPr="003A4A21" w:rsidRDefault="0029021F" w:rsidP="00FB2515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</w:pPr>
      <w:r w:rsidRPr="003A4A21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Максимальна кіл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ь</w:t>
      </w:r>
      <w:r w:rsidRPr="003A4A21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кість балів за завдання відкритої форми – 16</w:t>
      </w:r>
    </w:p>
    <w:p w:rsidR="0029021F" w:rsidRPr="003A4A21" w:rsidRDefault="0029021F" w:rsidP="00FB251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3A4A21">
        <w:rPr>
          <w:rFonts w:ascii="Times New Roman" w:hAnsi="Times New Roman" w:cs="Times New Roman"/>
          <w:b/>
          <w:bCs/>
          <w:sz w:val="28"/>
          <w:szCs w:val="28"/>
          <w:lang w:val="uk-UA"/>
        </w:rPr>
        <w:t>Українська література</w:t>
      </w:r>
    </w:p>
    <w:p w:rsidR="0029021F" w:rsidRPr="003A4A21" w:rsidRDefault="0029021F" w:rsidP="00FB2515">
      <w:pPr>
        <w:pStyle w:val="ListParagraph"/>
        <w:numPr>
          <w:ilvl w:val="0"/>
          <w:numId w:val="2"/>
        </w:numPr>
        <w:spacing w:after="0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3A4A21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  <w:t>Завдання з відкритою відповіддю</w:t>
      </w:r>
    </w:p>
    <w:p w:rsidR="0029021F" w:rsidRPr="003A4A21" w:rsidRDefault="0029021F" w:rsidP="00FB251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I</w:t>
      </w:r>
      <w:r w:rsidRPr="003A4A21">
        <w:rPr>
          <w:rFonts w:ascii="Times New Roman" w:hAnsi="Times New Roman" w:cs="Times New Roman"/>
          <w:b/>
          <w:bCs/>
          <w:sz w:val="28"/>
          <w:szCs w:val="28"/>
          <w:lang w:val="uk-UA"/>
        </w:rPr>
        <w:t>. Напишіть твір-роздум (обсяг – 1-1,5 стор.) на одну із запропонованих тем</w:t>
      </w:r>
    </w:p>
    <w:p w:rsidR="0029021F" w:rsidRPr="003A4A21" w:rsidRDefault="0029021F" w:rsidP="00FB2515">
      <w:pPr>
        <w:spacing w:after="0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3A4A21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1. </w:t>
      </w:r>
      <w:r w:rsidRPr="007D6D40">
        <w:rPr>
          <w:rFonts w:ascii="Times New Roman" w:hAnsi="Times New Roman" w:cs="Times New Roman"/>
          <w:i/>
          <w:iCs/>
          <w:sz w:val="28"/>
          <w:szCs w:val="28"/>
          <w:lang w:val="uk-UA"/>
        </w:rPr>
        <w:t>Роздуми про справжні людські чесноти (за романом Панаса Мирного «Хіба ревуть воли, як ясла повні?»)</w:t>
      </w:r>
      <w:r>
        <w:rPr>
          <w:rFonts w:ascii="Times New Roman" w:hAnsi="Times New Roman" w:cs="Times New Roman"/>
          <w:i/>
          <w:iCs/>
          <w:sz w:val="28"/>
          <w:szCs w:val="28"/>
          <w:lang w:val="uk-UA"/>
        </w:rPr>
        <w:t>.</w:t>
      </w:r>
    </w:p>
    <w:p w:rsidR="0029021F" w:rsidRPr="003A4A21" w:rsidRDefault="0029021F" w:rsidP="00FB2515">
      <w:pPr>
        <w:spacing w:after="0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3A4A21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2. </w:t>
      </w:r>
      <w:r w:rsidRPr="007D6D40">
        <w:rPr>
          <w:rFonts w:ascii="Times New Roman" w:hAnsi="Times New Roman" w:cs="Times New Roman"/>
          <w:i/>
          <w:iCs/>
          <w:sz w:val="28"/>
          <w:szCs w:val="28"/>
          <w:lang w:val="uk-UA"/>
        </w:rPr>
        <w:t>Осуд бездуховності й егоїзму в повісті «Кайдашева сім'я» І. Нечуя-Левицького</w:t>
      </w:r>
      <w:r w:rsidRPr="003A4A21">
        <w:rPr>
          <w:rFonts w:ascii="Times New Roman" w:hAnsi="Times New Roman" w:cs="Times New Roman"/>
          <w:i/>
          <w:iCs/>
          <w:sz w:val="28"/>
          <w:szCs w:val="28"/>
          <w:lang w:val="uk-UA"/>
        </w:rPr>
        <w:t>.</w:t>
      </w:r>
    </w:p>
    <w:p w:rsidR="0029021F" w:rsidRPr="00D15DD3" w:rsidRDefault="0029021F" w:rsidP="00FB2515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3A4A21">
        <w:rPr>
          <w:rFonts w:ascii="Times New Roman" w:hAnsi="Times New Roman" w:cs="Times New Roman"/>
          <w:b/>
          <w:bCs/>
          <w:sz w:val="28"/>
          <w:szCs w:val="28"/>
          <w:lang w:val="uk-UA"/>
        </w:rPr>
        <w:t>12 б.</w:t>
      </w:r>
    </w:p>
    <w:p w:rsidR="0029021F" w:rsidRDefault="0029021F" w:rsidP="00FB25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І</w:t>
      </w:r>
      <w:r w:rsidRPr="003A4A21">
        <w:rPr>
          <w:rFonts w:ascii="Times New Roman" w:hAnsi="Times New Roman" w:cs="Times New Roman"/>
          <w:b/>
          <w:bCs/>
          <w:sz w:val="28"/>
          <w:szCs w:val="28"/>
          <w:lang w:val="uk-UA"/>
        </w:rPr>
        <w:t>І. Проаналізуйте поезію за такою схемою (тема та ідея; жанрові особливості; поетичні образи, картини; особливості віршування (рима, римування, віршовий розмір); строфічна будова; особливості лексики, тропи, поетичні фігури, фонічні засоби та їх роль у розкритті авторського задуму).</w:t>
      </w:r>
    </w:p>
    <w:p w:rsidR="0029021F" w:rsidRPr="007D6D40" w:rsidRDefault="0029021F" w:rsidP="00FB25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7D6D40">
        <w:rPr>
          <w:rFonts w:ascii="Times New Roman" w:hAnsi="Times New Roman" w:cs="Times New Roman"/>
          <w:b/>
          <w:bCs/>
          <w:sz w:val="28"/>
          <w:szCs w:val="28"/>
          <w:lang w:val="uk-UA"/>
        </w:rPr>
        <w:t>Не треба думати мізерно...</w:t>
      </w:r>
    </w:p>
    <w:p w:rsidR="0029021F" w:rsidRPr="007D6D40" w:rsidRDefault="0029021F" w:rsidP="00FB25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7D6D40">
        <w:rPr>
          <w:rFonts w:ascii="Times New Roman" w:hAnsi="Times New Roman" w:cs="Times New Roman"/>
          <w:i/>
          <w:iCs/>
          <w:sz w:val="28"/>
          <w:szCs w:val="28"/>
          <w:lang w:val="uk-UA"/>
        </w:rPr>
        <w:t>Не треба думати мізерно...</w:t>
      </w:r>
    </w:p>
    <w:p w:rsidR="0029021F" w:rsidRPr="007D6D40" w:rsidRDefault="0029021F" w:rsidP="00FB25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7D6D40">
        <w:rPr>
          <w:rFonts w:ascii="Times New Roman" w:hAnsi="Times New Roman" w:cs="Times New Roman"/>
          <w:i/>
          <w:iCs/>
          <w:sz w:val="28"/>
          <w:szCs w:val="28"/>
          <w:lang w:val="uk-UA"/>
        </w:rPr>
        <w:t>Безсмертя є ще де-не-де...</w:t>
      </w:r>
    </w:p>
    <w:p w:rsidR="0029021F" w:rsidRPr="007D6D40" w:rsidRDefault="0029021F" w:rsidP="00FB25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7D6D40">
        <w:rPr>
          <w:rFonts w:ascii="Times New Roman" w:hAnsi="Times New Roman" w:cs="Times New Roman"/>
          <w:i/>
          <w:iCs/>
          <w:sz w:val="28"/>
          <w:szCs w:val="28"/>
          <w:lang w:val="uk-UA"/>
        </w:rPr>
        <w:t>Хтось перевіяний, як зерно,</w:t>
      </w:r>
    </w:p>
    <w:p w:rsidR="0029021F" w:rsidRPr="007D6D40" w:rsidRDefault="0029021F" w:rsidP="00FB25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7D6D40">
        <w:rPr>
          <w:rFonts w:ascii="Times New Roman" w:hAnsi="Times New Roman" w:cs="Times New Roman"/>
          <w:i/>
          <w:iCs/>
          <w:sz w:val="28"/>
          <w:szCs w:val="28"/>
          <w:lang w:val="uk-UA"/>
        </w:rPr>
        <w:t>У ґрунт поезії впаде.</w:t>
      </w:r>
    </w:p>
    <w:p w:rsidR="0029021F" w:rsidRPr="007D6D40" w:rsidRDefault="0029021F" w:rsidP="00FB25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7D6D40">
        <w:rPr>
          <w:rFonts w:ascii="Times New Roman" w:hAnsi="Times New Roman" w:cs="Times New Roman"/>
          <w:i/>
          <w:iCs/>
          <w:sz w:val="28"/>
          <w:szCs w:val="28"/>
          <w:lang w:val="uk-UA"/>
        </w:rPr>
        <w:t>Митцю не треба нагород,</w:t>
      </w:r>
    </w:p>
    <w:p w:rsidR="0029021F" w:rsidRPr="007D6D40" w:rsidRDefault="0029021F" w:rsidP="00FB25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7D6D40">
        <w:rPr>
          <w:rFonts w:ascii="Times New Roman" w:hAnsi="Times New Roman" w:cs="Times New Roman"/>
          <w:i/>
          <w:iCs/>
          <w:sz w:val="28"/>
          <w:szCs w:val="28"/>
          <w:lang w:val="uk-UA"/>
        </w:rPr>
        <w:t>Його судьба нагородила,</w:t>
      </w:r>
    </w:p>
    <w:p w:rsidR="0029021F" w:rsidRPr="007D6D40" w:rsidRDefault="0029021F" w:rsidP="00FB25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7D6D40">
        <w:rPr>
          <w:rFonts w:ascii="Times New Roman" w:hAnsi="Times New Roman" w:cs="Times New Roman"/>
          <w:i/>
          <w:iCs/>
          <w:sz w:val="28"/>
          <w:szCs w:val="28"/>
          <w:lang w:val="uk-UA"/>
        </w:rPr>
        <w:t>Коли в людини є народ,</w:t>
      </w:r>
    </w:p>
    <w:p w:rsidR="0029021F" w:rsidRDefault="0029021F" w:rsidP="00FB25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7D6D40">
        <w:rPr>
          <w:rFonts w:ascii="Times New Roman" w:hAnsi="Times New Roman" w:cs="Times New Roman"/>
          <w:i/>
          <w:iCs/>
          <w:sz w:val="28"/>
          <w:szCs w:val="28"/>
          <w:lang w:val="uk-UA"/>
        </w:rPr>
        <w:t>Тоді вона уже людина.</w:t>
      </w:r>
      <w:r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 </w:t>
      </w:r>
    </w:p>
    <w:p w:rsidR="0029021F" w:rsidRPr="00887B7D" w:rsidRDefault="0029021F" w:rsidP="00FB251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87B7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Ліна Костенко</w:t>
      </w:r>
    </w:p>
    <w:p w:rsidR="0029021F" w:rsidRPr="003A4A21" w:rsidRDefault="0029021F" w:rsidP="00FB2515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3A4A21">
        <w:rPr>
          <w:rFonts w:ascii="Times New Roman" w:hAnsi="Times New Roman" w:cs="Times New Roman"/>
          <w:b/>
          <w:bCs/>
          <w:sz w:val="28"/>
          <w:szCs w:val="28"/>
          <w:lang w:val="uk-UA"/>
        </w:rPr>
        <w:t>12 б.</w:t>
      </w:r>
    </w:p>
    <w:p w:rsidR="0029021F" w:rsidRDefault="0029021F" w:rsidP="00FB2515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</w:pPr>
      <w:r w:rsidRPr="003A4A21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Максимальна кіл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ь</w:t>
      </w:r>
      <w:r w:rsidRPr="003A4A21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кість балів за завдання відкритої форми –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24   </w:t>
      </w:r>
    </w:p>
    <w:p w:rsidR="0029021F" w:rsidRDefault="0029021F" w:rsidP="00FB2515">
      <w:pPr>
        <w:spacing w:after="0" w:line="240" w:lineRule="auto"/>
        <w:jc w:val="center"/>
        <w:rPr>
          <w:lang w:val="uk-UA"/>
        </w:rPr>
      </w:pPr>
    </w:p>
    <w:sectPr w:rsidR="0029021F" w:rsidSect="00C0520A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1E3011"/>
    <w:multiLevelType w:val="hybridMultilevel"/>
    <w:tmpl w:val="5FE8C538"/>
    <w:lvl w:ilvl="0" w:tplc="0422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8A5A1DC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bCs/>
      </w:r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8687A"/>
    <w:rsid w:val="0000324D"/>
    <w:rsid w:val="00092277"/>
    <w:rsid w:val="001E3ED5"/>
    <w:rsid w:val="00220C7E"/>
    <w:rsid w:val="0029021F"/>
    <w:rsid w:val="002F0B21"/>
    <w:rsid w:val="00375D90"/>
    <w:rsid w:val="0039639E"/>
    <w:rsid w:val="003A4A21"/>
    <w:rsid w:val="004406BA"/>
    <w:rsid w:val="00465A65"/>
    <w:rsid w:val="004811D0"/>
    <w:rsid w:val="00614B32"/>
    <w:rsid w:val="007D4382"/>
    <w:rsid w:val="007D6D40"/>
    <w:rsid w:val="0088687A"/>
    <w:rsid w:val="00887B7D"/>
    <w:rsid w:val="008C27F4"/>
    <w:rsid w:val="00916D01"/>
    <w:rsid w:val="00961553"/>
    <w:rsid w:val="00980359"/>
    <w:rsid w:val="00B119FC"/>
    <w:rsid w:val="00BD0E5F"/>
    <w:rsid w:val="00BE1E58"/>
    <w:rsid w:val="00C0520A"/>
    <w:rsid w:val="00C672C1"/>
    <w:rsid w:val="00C72305"/>
    <w:rsid w:val="00D15DD3"/>
    <w:rsid w:val="00D23B59"/>
    <w:rsid w:val="00D42560"/>
    <w:rsid w:val="00FB25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6D40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7D6D40"/>
    <w:pPr>
      <w:ind w:left="720"/>
    </w:pPr>
  </w:style>
  <w:style w:type="character" w:customStyle="1" w:styleId="BodyTextIndentChar">
    <w:name w:val="Body Text Indent Char"/>
    <w:link w:val="BodyTextIndent"/>
    <w:uiPriority w:val="99"/>
    <w:locked/>
    <w:rsid w:val="007D6D40"/>
    <w:rPr>
      <w:rFonts w:ascii="Calibri" w:hAnsi="Calibri" w:cs="Calibri"/>
    </w:rPr>
  </w:style>
  <w:style w:type="paragraph" w:styleId="BodyTextIndent">
    <w:name w:val="Body Text Indent"/>
    <w:basedOn w:val="Normal"/>
    <w:link w:val="BodyTextIndentChar"/>
    <w:uiPriority w:val="99"/>
    <w:rsid w:val="007D6D40"/>
    <w:pPr>
      <w:spacing w:after="120"/>
      <w:ind w:left="283"/>
    </w:pPr>
    <w:rPr>
      <w:sz w:val="20"/>
      <w:szCs w:val="20"/>
      <w:lang w:eastAsia="ru-RU"/>
    </w:rPr>
  </w:style>
  <w:style w:type="character" w:customStyle="1" w:styleId="BodyTextIndentChar1">
    <w:name w:val="Body Text Indent Char1"/>
    <w:basedOn w:val="DefaultParagraphFont"/>
    <w:link w:val="BodyTextIndent"/>
    <w:uiPriority w:val="99"/>
    <w:semiHidden/>
    <w:locked/>
    <w:rsid w:val="004406BA"/>
    <w:rPr>
      <w:lang w:eastAsia="en-US"/>
    </w:rPr>
  </w:style>
  <w:style w:type="character" w:customStyle="1" w:styleId="1">
    <w:name w:val="Основной текст с отступом Знак1"/>
    <w:basedOn w:val="DefaultParagraphFont"/>
    <w:uiPriority w:val="99"/>
    <w:semiHidden/>
    <w:rsid w:val="007D6D4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5511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</TotalTime>
  <Pages>2</Pages>
  <Words>513</Words>
  <Characters>2930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14</cp:revision>
  <cp:lastPrinted>2013-11-30T08:48:00Z</cp:lastPrinted>
  <dcterms:created xsi:type="dcterms:W3CDTF">2013-11-27T08:40:00Z</dcterms:created>
  <dcterms:modified xsi:type="dcterms:W3CDTF">2013-11-30T08:49:00Z</dcterms:modified>
</cp:coreProperties>
</file>